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21784" w14:textId="77777777" w:rsidR="00176BD8" w:rsidRDefault="00176BD8" w:rsidP="00176BD8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Richard RAKET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fl.1468)</w:t>
      </w:r>
    </w:p>
    <w:p w14:paraId="3C0CCE56" w14:textId="77777777" w:rsidR="00176BD8" w:rsidRDefault="00176BD8" w:rsidP="00176BD8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of Durham. Seneschal.</w:t>
      </w:r>
    </w:p>
    <w:p w14:paraId="52549999" w14:textId="77777777" w:rsidR="00176BD8" w:rsidRDefault="00176BD8" w:rsidP="00176BD8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1295730D" w14:textId="77777777" w:rsidR="00176BD8" w:rsidRDefault="00176BD8" w:rsidP="00176BD8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0A6B85DA" w14:textId="77777777" w:rsidR="00176BD8" w:rsidRDefault="00176BD8" w:rsidP="00176BD8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1468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He presided over the Court of the Borough of Durham.</w:t>
      </w:r>
    </w:p>
    <w:p w14:paraId="59FAC4A6" w14:textId="77777777" w:rsidR="00176BD8" w:rsidRDefault="00176BD8" w:rsidP="00176BD8">
      <w:pPr>
        <w:pStyle w:val="NoSpacing"/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(“The Development of a Northern Town in the Later Middle Ages” The City of Durham ca.1250-1540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by Margaret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M.Counsell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submitted for the degree of D.Phil. at The University of York, Department of History, October 1485 p.210)</w:t>
      </w:r>
    </w:p>
    <w:p w14:paraId="045706F3" w14:textId="77777777" w:rsidR="00176BD8" w:rsidRDefault="00176BD8" w:rsidP="00176BD8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19B2484F" w14:textId="77777777" w:rsidR="00176BD8" w:rsidRDefault="00176BD8" w:rsidP="00176BD8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678CC2BB" w14:textId="77777777" w:rsidR="00176BD8" w:rsidRDefault="00176BD8" w:rsidP="00176BD8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 September 2022</w:t>
      </w:r>
    </w:p>
    <w:p w14:paraId="2D1DFA0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EC086" w14:textId="77777777" w:rsidR="00176BD8" w:rsidRDefault="00176BD8" w:rsidP="009139A6">
      <w:r>
        <w:separator/>
      </w:r>
    </w:p>
  </w:endnote>
  <w:endnote w:type="continuationSeparator" w:id="0">
    <w:p w14:paraId="4EACF0C2" w14:textId="77777777" w:rsidR="00176BD8" w:rsidRDefault="00176BD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8C1C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6E05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ABD5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D8607" w14:textId="77777777" w:rsidR="00176BD8" w:rsidRDefault="00176BD8" w:rsidP="009139A6">
      <w:r>
        <w:separator/>
      </w:r>
    </w:p>
  </w:footnote>
  <w:footnote w:type="continuationSeparator" w:id="0">
    <w:p w14:paraId="0602B572" w14:textId="77777777" w:rsidR="00176BD8" w:rsidRDefault="00176BD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EB23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9187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EA9B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BD8"/>
    <w:rsid w:val="000666E0"/>
    <w:rsid w:val="00176BD8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37A373"/>
  <w15:chartTrackingRefBased/>
  <w15:docId w15:val="{2DE86690-F016-4994-91F6-35035FC3E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2022-09-22T19:36:00Z</dcterms:created>
  <dcterms:modified xsi:type="dcterms:W3CDTF">2022-09-22T19:37:00Z</dcterms:modified>
</cp:coreProperties>
</file>